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19D" w:rsidRPr="00190407" w:rsidRDefault="0005319D" w:rsidP="0059686E">
      <w:pPr>
        <w:jc w:val="center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TC</w:t>
      </w:r>
    </w:p>
    <w:p w:rsidR="0005319D" w:rsidRPr="00190407" w:rsidRDefault="0005319D" w:rsidP="0059686E">
      <w:pPr>
        <w:jc w:val="center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 xml:space="preserve">GAZİ İLKÖĞRETİM OKULU MÜDÜRLÜĞÜ </w:t>
      </w:r>
    </w:p>
    <w:p w:rsidR="0005319D" w:rsidRPr="00190407" w:rsidRDefault="0005319D" w:rsidP="0059686E">
      <w:pPr>
        <w:ind w:left="424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05319D" w:rsidRPr="00190407" w:rsidRDefault="0005319D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05319D" w:rsidRDefault="0005319D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SubtleEmphasis"/>
          <w:i w:val="0"/>
          <w:iCs/>
          <w:color w:val="auto"/>
        </w:rPr>
      </w:pPr>
      <w:r w:rsidRPr="00190407">
        <w:rPr>
          <w:shd w:val="clear" w:color="auto" w:fill="FCFCFC"/>
        </w:rPr>
        <w:t>Geleceğimizin teminatı, sevgi çiçeği olan çocuklarımızın okul yaşamını etkili bir şekilde değerlendirmek,  ona iyi eğitim ortamları sağlamak,</w:t>
      </w:r>
      <w:r w:rsidRPr="00190407">
        <w:rPr>
          <w:rStyle w:val="SubtleEmphasis"/>
          <w:i w:val="0"/>
          <w:iCs/>
          <w:color w:val="auto"/>
        </w:rPr>
        <w:t xml:space="preserve"> gözlemlenen olumlu ve olumsuz davranışları görüşmek, verilen ödev ve projeleri değerlendirmek</w:t>
      </w:r>
      <w:r>
        <w:rPr>
          <w:rStyle w:val="SubtleEmphasis"/>
          <w:i w:val="0"/>
          <w:iCs/>
          <w:color w:val="auto"/>
        </w:rPr>
        <w:t>,</w:t>
      </w:r>
      <w:r w:rsidRPr="00190407">
        <w:rPr>
          <w:rStyle w:val="SubtleEmphasis"/>
          <w:i w:val="0"/>
          <w:iCs/>
          <w:color w:val="auto"/>
        </w:rPr>
        <w:t xml:space="preserve"> devam ve devamsızlıklarını bildirmek</w:t>
      </w:r>
      <w:r>
        <w:rPr>
          <w:rStyle w:val="SubtleEmphasis"/>
          <w:i w:val="0"/>
          <w:iCs/>
          <w:color w:val="auto"/>
        </w:rPr>
        <w:t>,</w:t>
      </w:r>
      <w:r w:rsidRPr="00190407">
        <w:rPr>
          <w:rStyle w:val="SubtleEmphasis"/>
          <w:i w:val="0"/>
          <w:iCs/>
          <w:color w:val="auto"/>
        </w:rPr>
        <w:t xml:space="preserve"> yapılan ve yapılacak çalışmaları kararlaştırmak ve karşılıklı fikir alışverişinde bulunmak amacıyla</w:t>
      </w:r>
      <w:r>
        <w:rPr>
          <w:rStyle w:val="SubtleEmphasis"/>
          <w:i w:val="0"/>
          <w:iCs/>
          <w:color w:val="auto"/>
        </w:rPr>
        <w:t xml:space="preserve">, </w:t>
      </w:r>
      <w:r w:rsidRPr="00190407">
        <w:rPr>
          <w:rStyle w:val="SubtleEmphasis"/>
          <w:i w:val="0"/>
          <w:iCs/>
          <w:color w:val="auto"/>
        </w:rPr>
        <w:t xml:space="preserve"> </w:t>
      </w:r>
      <w:r>
        <w:rPr>
          <w:rStyle w:val="SubtleEmphasis"/>
          <w:i w:val="0"/>
          <w:iCs/>
          <w:color w:val="auto"/>
        </w:rPr>
        <w:t xml:space="preserve">Siz Güzide Velilerimizle </w:t>
      </w:r>
      <w:r>
        <w:t>….</w:t>
      </w:r>
      <w:r w:rsidRPr="00190407">
        <w:t>/09/20</w:t>
      </w:r>
      <w:r>
        <w:t>12</w:t>
      </w:r>
      <w:r w:rsidRPr="00190407">
        <w:t xml:space="preserve">  tarihinde saat 15:20 de 3/C sınıfında  toplantı yapılacaktır.</w:t>
      </w:r>
    </w:p>
    <w:p w:rsidR="0005319D" w:rsidRPr="00093FDE" w:rsidRDefault="0005319D" w:rsidP="00093FDE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190407">
        <w:rPr>
          <w:rStyle w:val="SubtleEmphasis"/>
          <w:rFonts w:ascii="Times New Roman" w:hAnsi="Times New Roman"/>
          <w:i w:val="0"/>
          <w:iCs/>
          <w:color w:val="auto"/>
          <w:sz w:val="24"/>
          <w:szCs w:val="24"/>
        </w:rPr>
        <w:t>Katılmanız önemle rica olunur.</w:t>
      </w:r>
    </w:p>
    <w:p w:rsidR="0005319D" w:rsidRDefault="0005319D" w:rsidP="00093FDE">
      <w:pPr>
        <w:ind w:left="6372"/>
        <w:rPr>
          <w:rFonts w:ascii="Times New Roman" w:hAnsi="Times New Roman"/>
          <w:sz w:val="24"/>
          <w:szCs w:val="24"/>
        </w:rPr>
      </w:pPr>
    </w:p>
    <w:p w:rsidR="0005319D" w:rsidRDefault="0005319D" w:rsidP="00093FDE">
      <w:pPr>
        <w:ind w:left="6372"/>
        <w:rPr>
          <w:rFonts w:ascii="Times New Roman" w:hAnsi="Times New Roman"/>
          <w:sz w:val="24"/>
          <w:szCs w:val="24"/>
        </w:rPr>
      </w:pPr>
    </w:p>
    <w:p w:rsidR="0005319D" w:rsidRPr="00190407" w:rsidRDefault="0005319D" w:rsidP="00093FDE">
      <w:pPr>
        <w:ind w:left="6372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Mustafa TURAN</w:t>
      </w:r>
    </w:p>
    <w:p w:rsidR="0005319D" w:rsidRPr="00190407" w:rsidRDefault="0005319D" w:rsidP="00093FDE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90407">
        <w:rPr>
          <w:rFonts w:ascii="Times New Roman" w:hAnsi="Times New Roman"/>
          <w:sz w:val="24"/>
          <w:szCs w:val="24"/>
        </w:rPr>
        <w:t>/C</w:t>
      </w:r>
      <w:r>
        <w:rPr>
          <w:rFonts w:ascii="Times New Roman" w:hAnsi="Times New Roman"/>
          <w:sz w:val="24"/>
          <w:szCs w:val="24"/>
        </w:rPr>
        <w:t xml:space="preserve"> Sınıf Öğretmeni</w:t>
      </w:r>
    </w:p>
    <w:p w:rsidR="0005319D" w:rsidRPr="00190407" w:rsidRDefault="0005319D" w:rsidP="0059686E">
      <w:pPr>
        <w:rPr>
          <w:rFonts w:ascii="Times New Roman" w:hAnsi="Times New Roman"/>
          <w:sz w:val="24"/>
          <w:szCs w:val="24"/>
        </w:rPr>
      </w:pPr>
    </w:p>
    <w:p w:rsidR="0005319D" w:rsidRPr="00093FDE" w:rsidRDefault="0005319D" w:rsidP="0059686E">
      <w:pPr>
        <w:rPr>
          <w:rFonts w:ascii="Times New Roman" w:hAnsi="Times New Roman"/>
          <w:b/>
          <w:sz w:val="24"/>
          <w:szCs w:val="24"/>
          <w:u w:val="single"/>
        </w:rPr>
      </w:pPr>
      <w:r w:rsidRPr="00093FDE">
        <w:rPr>
          <w:rFonts w:ascii="Times New Roman" w:hAnsi="Times New Roman"/>
          <w:b/>
          <w:sz w:val="24"/>
          <w:szCs w:val="24"/>
          <w:u w:val="single"/>
        </w:rPr>
        <w:t>GÜNDEM MADDELERİ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Tanışma ve yoklama alınması.</w:t>
      </w:r>
    </w:p>
    <w:p w:rsidR="0005319D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Okul müdürümüzün konuşmaları.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Okulun yeni kıyafetleri hakkında velilerin bilgilendirilmesi.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Eğitim ve öğretim farkı ve öneminin anlatılması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Veli tanıma formunun dağıtılması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Ders programı</w:t>
      </w:r>
      <w:r>
        <w:rPr>
          <w:rFonts w:ascii="Times New Roman" w:hAnsi="Times New Roman"/>
          <w:sz w:val="24"/>
          <w:szCs w:val="24"/>
        </w:rPr>
        <w:t xml:space="preserve"> hakkında bilgilendirilmelerin yapılması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Ders araç gereçlerinin temini.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Hafta sonu kursları ve Etütler hakkında velilerin bilgilendirilmesi.</w:t>
      </w:r>
    </w:p>
    <w:p w:rsidR="0005319D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Giriş çıkış saatleri ve geç kalmalar</w:t>
      </w:r>
      <w:r>
        <w:rPr>
          <w:rFonts w:ascii="Times New Roman" w:hAnsi="Times New Roman"/>
          <w:sz w:val="24"/>
          <w:szCs w:val="24"/>
        </w:rPr>
        <w:t>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Öğle yemeğinde okulda kalan öğrenci durumlarının görüşülmesi.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Evlere yapılacak olan veli tanıtım ziyaretleri.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Veli tutumları ve sınıflar arası kıyaslamaların zararları.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Dengeli beslenme ve beslenme çantası.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Diş fırçası, sabun gibi araçların temini ve kullanılması</w:t>
      </w:r>
    </w:p>
    <w:p w:rsidR="0005319D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Sınıf ihtiyaçlarının tespiti ve temini.</w:t>
      </w:r>
    </w:p>
    <w:p w:rsidR="0005319D" w:rsidRPr="00DA79F5" w:rsidRDefault="0005319D" w:rsidP="00DA79F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Okuma yazma bilmeyen velilerin tespiti.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Kaynak kitap kullanımı.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Öğrencini erken yatırılması.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 xml:space="preserve">Kokteyl </w:t>
      </w:r>
    </w:p>
    <w:p w:rsidR="0005319D" w:rsidRPr="00190407" w:rsidRDefault="0005319D" w:rsidP="0059686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0407">
        <w:rPr>
          <w:rFonts w:ascii="Times New Roman" w:hAnsi="Times New Roman"/>
          <w:sz w:val="24"/>
          <w:szCs w:val="24"/>
        </w:rPr>
        <w:t>Dilek ve temenniler.</w:t>
      </w:r>
    </w:p>
    <w:p w:rsidR="0005319D" w:rsidRPr="00190407" w:rsidRDefault="0005319D" w:rsidP="00093FDE">
      <w:pPr>
        <w:spacing w:after="0" w:line="240" w:lineRule="auto"/>
        <w:ind w:left="720" w:firstLine="708"/>
        <w:rPr>
          <w:rFonts w:ascii="Times New Roman" w:hAnsi="Times New Roman"/>
          <w:sz w:val="24"/>
          <w:szCs w:val="24"/>
        </w:rPr>
      </w:pPr>
    </w:p>
    <w:sectPr w:rsidR="0005319D" w:rsidRPr="00190407" w:rsidSect="00C0553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9D" w:rsidRDefault="0005319D" w:rsidP="00093FDE">
      <w:pPr>
        <w:spacing w:after="0" w:line="240" w:lineRule="auto"/>
      </w:pPr>
      <w:r>
        <w:separator/>
      </w:r>
    </w:p>
  </w:endnote>
  <w:endnote w:type="continuationSeparator" w:id="0">
    <w:p w:rsidR="0005319D" w:rsidRDefault="0005319D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19D" w:rsidRPr="00093FDE" w:rsidRDefault="0005319D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/>
        <w:sz w:val="24"/>
        <w:szCs w:val="24"/>
      </w:rPr>
    </w:pPr>
    <w:r w:rsidRPr="00093FDE">
      <w:rPr>
        <w:rFonts w:ascii="Monotype Corsiva" w:hAnsi="Monotype Corsiva"/>
        <w:sz w:val="24"/>
        <w:szCs w:val="24"/>
        <w:u w:val="single"/>
      </w:rPr>
      <w:t>Veli toplantıları</w:t>
    </w:r>
    <w:r w:rsidRPr="00093FDE">
      <w:rPr>
        <w:rFonts w:ascii="Monotype Corsiva" w:hAnsi="Monotype Corsiva"/>
        <w:sz w:val="24"/>
        <w:szCs w:val="24"/>
      </w:rPr>
      <w:t>; veliden para istenilen, çocukların not bilgilerinin verildiği ve olumsuz öğrenci davranışlarıyla velilerin zor durumda bırakıldığı toplantılar değildir</w:t>
    </w:r>
    <w:r>
      <w:rPr>
        <w:rFonts w:ascii="Monotype Corsiva" w:hAnsi="Monotype Corsiva"/>
        <w:sz w:val="24"/>
        <w:szCs w:val="24"/>
      </w:rPr>
      <w:t>…</w:t>
    </w:r>
  </w:p>
  <w:p w:rsidR="0005319D" w:rsidRPr="00093FDE" w:rsidRDefault="0005319D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/>
        <w:b/>
        <w:sz w:val="24"/>
        <w:szCs w:val="24"/>
      </w:rPr>
    </w:pPr>
    <w:r w:rsidRPr="00093FDE">
      <w:rPr>
        <w:rFonts w:ascii="Monotype Corsiva" w:hAnsi="Monotype Corsiva"/>
        <w:sz w:val="24"/>
        <w:szCs w:val="24"/>
        <w:u w:val="single"/>
      </w:rPr>
      <w:t>Okul ve Ailenin Amacı</w:t>
    </w:r>
    <w:r w:rsidRPr="00093FDE">
      <w:rPr>
        <w:rFonts w:ascii="Monotype Corsiva" w:hAnsi="Monotype Corsiva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>
      <w:rPr>
        <w:rFonts w:ascii="Monotype Corsiva" w:hAnsi="Monotype Corsiva"/>
        <w:sz w:val="24"/>
        <w:szCs w:val="24"/>
      </w:rPr>
      <w:t>…</w:t>
    </w:r>
    <w:r w:rsidRPr="00093FDE">
      <w:rPr>
        <w:rFonts w:ascii="Monotype Corsiva" w:hAnsi="Monotype Corsiva"/>
        <w:sz w:val="24"/>
        <w:szCs w:val="24"/>
      </w:rPr>
      <w:tab/>
    </w:r>
    <w:r w:rsidRPr="00093FDE">
      <w:rPr>
        <w:rFonts w:ascii="Monotype Corsiva" w:hAnsi="Monotype Corsiva"/>
        <w:sz w:val="24"/>
        <w:szCs w:val="24"/>
      </w:rPr>
      <w:tab/>
    </w:r>
    <w:r w:rsidRPr="00093FDE">
      <w:rPr>
        <w:rFonts w:ascii="Monotype Corsiva" w:hAnsi="Monotype Corsiva"/>
        <w:sz w:val="24"/>
        <w:szCs w:val="24"/>
      </w:rPr>
      <w:tab/>
    </w:r>
    <w:r w:rsidRPr="00093FDE">
      <w:rPr>
        <w:rFonts w:ascii="Monotype Corsiva" w:hAnsi="Monotype Corsiva"/>
        <w:sz w:val="24"/>
        <w:szCs w:val="24"/>
      </w:rPr>
      <w:tab/>
    </w:r>
    <w:r w:rsidRPr="00093FDE">
      <w:rPr>
        <w:rFonts w:ascii="Monotype Corsiva" w:hAnsi="Monotype Corsiva"/>
        <w:sz w:val="24"/>
        <w:szCs w:val="24"/>
      </w:rPr>
      <w:tab/>
    </w:r>
  </w:p>
  <w:p w:rsidR="0005319D" w:rsidRPr="00093FDE" w:rsidRDefault="0005319D">
    <w:pPr>
      <w:pStyle w:val="Footer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9D" w:rsidRDefault="0005319D" w:rsidP="00093FDE">
      <w:pPr>
        <w:spacing w:after="0" w:line="240" w:lineRule="auto"/>
      </w:pPr>
      <w:r>
        <w:separator/>
      </w:r>
    </w:p>
  </w:footnote>
  <w:footnote w:type="continuationSeparator" w:id="0">
    <w:p w:rsidR="0005319D" w:rsidRDefault="0005319D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86E"/>
    <w:rsid w:val="0005319D"/>
    <w:rsid w:val="00093FDE"/>
    <w:rsid w:val="00190407"/>
    <w:rsid w:val="0038177B"/>
    <w:rsid w:val="0059686E"/>
    <w:rsid w:val="009575E5"/>
    <w:rsid w:val="009712A0"/>
    <w:rsid w:val="00C0553D"/>
    <w:rsid w:val="00C62A07"/>
    <w:rsid w:val="00DA79F5"/>
    <w:rsid w:val="00F7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5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59686E"/>
    <w:rPr>
      <w:i/>
      <w:color w:val="5A5A5A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3FD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3F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214</Words>
  <Characters>1220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6</cp:revision>
  <cp:lastPrinted>2011-09-28T10:19:00Z</cp:lastPrinted>
  <dcterms:created xsi:type="dcterms:W3CDTF">2011-09-28T09:48:00Z</dcterms:created>
  <dcterms:modified xsi:type="dcterms:W3CDTF">2012-09-13T16:22:00Z</dcterms:modified>
  <cp:category>www.sorubak.com</cp:category>
</cp:coreProperties>
</file>